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Ersatzbeschaffung eines Schneepflugs für Trägerfahrzeug MAN TGM für KSM Parchim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Ersatzbeschaffung eines Schneepflugs für Trägerfahrzeug MAN TGM für KSM Parchim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